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F94255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F94255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8E17DB" w:rsidRDefault="00F94255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84F7" w14:textId="77777777" w:rsidR="00F94255" w:rsidRDefault="00F942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6195" w14:textId="77777777" w:rsidR="00F94255" w:rsidRDefault="00F942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DE13" w14:textId="77777777" w:rsidR="00F94255" w:rsidRDefault="00F942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569FC" w14:textId="27CF4DF8" w:rsidR="00E06CAA" w:rsidRPr="00E06CAA" w:rsidRDefault="00E06CAA" w:rsidP="00E06CAA">
    <w:pPr>
      <w:pStyle w:val="Glava"/>
      <w:rPr>
        <w:rFonts w:asciiTheme="minorHAnsi" w:hAnsiTheme="minorHAnsi" w:cstheme="minorHAnsi"/>
        <w:sz w:val="24"/>
        <w:szCs w:val="24"/>
      </w:rPr>
    </w:pPr>
    <w:r w:rsidRPr="00E06CAA">
      <w:rPr>
        <w:rFonts w:asciiTheme="minorHAnsi" w:hAnsiTheme="minorHAnsi" w:cstheme="minorHAnsi"/>
        <w:i/>
        <w:iCs/>
        <w:sz w:val="24"/>
        <w:szCs w:val="24"/>
      </w:rPr>
      <w:t>460-1/2025-</w:t>
    </w:r>
    <w:r w:rsidR="00F94255">
      <w:rPr>
        <w:rFonts w:asciiTheme="minorHAnsi" w:hAnsiTheme="minorHAnsi" w:cstheme="minorHAnsi"/>
        <w:i/>
        <w:iCs/>
        <w:sz w:val="24"/>
        <w:szCs w:val="24"/>
      </w:rPr>
      <w:t>9</w:t>
    </w:r>
    <w:r w:rsidRPr="00E06CAA">
      <w:rPr>
        <w:rFonts w:asciiTheme="minorHAnsi" w:hAnsiTheme="minorHAnsi" w:cstheme="minorHAnsi"/>
        <w:i/>
        <w:iCs/>
        <w:sz w:val="24"/>
        <w:szCs w:val="24"/>
      </w:rPr>
      <w:t xml:space="preserve">/4 – </w:t>
    </w:r>
    <w:r w:rsidR="00F94255" w:rsidRPr="0017472F">
      <w:rPr>
        <w:rFonts w:ascii="Calibri" w:hAnsi="Calibri" w:cs="Calibri"/>
        <w:i/>
        <w:iCs/>
        <w:sz w:val="24"/>
        <w:szCs w:val="24"/>
      </w:rPr>
      <w:t xml:space="preserve">Sukcesivna dobava zdravila </w:t>
    </w:r>
    <w:proofErr w:type="spellStart"/>
    <w:r w:rsidR="00F94255" w:rsidRPr="0017472F">
      <w:rPr>
        <w:rFonts w:ascii="Calibri" w:hAnsi="Calibri" w:cs="Calibri"/>
        <w:i/>
        <w:iCs/>
        <w:sz w:val="24"/>
        <w:szCs w:val="24"/>
      </w:rPr>
      <w:t>botulin</w:t>
    </w:r>
    <w:proofErr w:type="spellEnd"/>
    <w:r w:rsidR="00F94255" w:rsidRPr="0017472F">
      <w:rPr>
        <w:rFonts w:ascii="Calibri" w:hAnsi="Calibri" w:cs="Calibri"/>
        <w:i/>
        <w:iCs/>
        <w:sz w:val="24"/>
        <w:szCs w:val="24"/>
      </w:rPr>
      <w:t xml:space="preserve"> toksin po sklopih</w:t>
    </w:r>
  </w:p>
  <w:p w14:paraId="1E267EB9" w14:textId="0485BA36" w:rsidR="009F44A6" w:rsidRPr="00E06CAA" w:rsidRDefault="009F44A6" w:rsidP="00E06C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958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51A3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393D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94255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802202"/>
    <w:rsid w:val="009555EA"/>
    <w:rsid w:val="00A3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0</TotalTime>
  <Pages>3</Pages>
  <Words>384</Words>
  <Characters>3105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3</cp:revision>
  <cp:lastPrinted>2012-02-09T13:14:00Z</cp:lastPrinted>
  <dcterms:created xsi:type="dcterms:W3CDTF">2025-04-19T08:52:00Z</dcterms:created>
  <dcterms:modified xsi:type="dcterms:W3CDTF">2025-04-22T09:42:00Z</dcterms:modified>
</cp:coreProperties>
</file>